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8BB72" w14:textId="77777777" w:rsidR="006470A4" w:rsidRDefault="006470A4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29C8BB73" w14:textId="77777777" w:rsidR="006470A4" w:rsidRDefault="00E01A0E">
      <w:pPr>
        <w:pStyle w:val="Heading1"/>
      </w:pPr>
      <w:bookmarkStart w:id="0" w:name="_u34mij3kwnmh"/>
      <w:bookmarkEnd w:id="0"/>
      <w: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6470A4" w14:paraId="29C8BB76" w14:textId="7777777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4" w14:textId="77777777" w:rsidR="006470A4" w:rsidRDefault="006470A4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gjdgxs"/>
            <w:bookmarkEnd w:id="1"/>
          </w:p>
          <w:p w14:paraId="29C8BB75" w14:textId="77777777" w:rsidR="006470A4" w:rsidRDefault="00E01A0E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470A4" w14:paraId="29C8BB79" w14:textId="77777777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7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8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6470A4" w14:paraId="29C8BB7D" w14:textId="77777777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A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B" w14:textId="77777777" w:rsidR="006470A4" w:rsidRDefault="00E01A0E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29C8BB7C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470A4" w14:paraId="29C8BB82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E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7F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0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1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470A4" w14:paraId="29C8BB84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3" w14:textId="77777777" w:rsidR="006470A4" w:rsidRDefault="00E01A0E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6470A4" w14:paraId="29C8BB87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5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6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6470A4" w14:paraId="29C8BB8A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8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9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6470A4" w14:paraId="29C8BB8D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B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Actual effect of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C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6470A4" w14:paraId="29C8BB91" w14:textId="7777777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E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8F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0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6470A4" w14:paraId="29C8BB95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2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3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4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99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6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7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8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9D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A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B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C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A1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E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9F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0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A5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2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3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4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A8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6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7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6470A4" w14:paraId="29C8BBAC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9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A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B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6470A4" w14:paraId="29C8BBB0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D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E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AF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B4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1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2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3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B8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5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6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7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BC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9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A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B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C0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D" w14:textId="77777777" w:rsidR="006470A4" w:rsidRDefault="006470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E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BF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6470A4" w14:paraId="29C8BBC8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1" w14:textId="77777777" w:rsidR="006470A4" w:rsidRDefault="006470A4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29C8BBC2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3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4" w14:textId="77777777" w:rsidR="006470A4" w:rsidRDefault="006470A4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29C8BBC5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6" w14:textId="77777777" w:rsidR="006470A4" w:rsidRDefault="006470A4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29C8BBC7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6470A4" w14:paraId="29C8BBCA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1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9" w14:textId="77777777" w:rsidR="006470A4" w:rsidRDefault="00E01A0E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</w:tr>
      <w:tr w:rsidR="006470A4" w14:paraId="29C8BBCD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B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C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[Plan Accepted] [Plan Rejected] [Revised Plan Requested]</w:t>
            </w:r>
          </w:p>
        </w:tc>
      </w:tr>
      <w:tr w:rsidR="006470A4" w14:paraId="29C8BBD0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E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</w:t>
            </w:r>
            <w:r>
              <w:rPr>
                <w:rFonts w:ascii="Arial" w:eastAsia="Arial" w:hAnsi="Arial" w:cs="Arial"/>
                <w:sz w:val="24"/>
                <w:szCs w:val="24"/>
              </w:rPr>
              <w:t>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CF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/>
            <w:bookmarkEnd w:id="2"/>
          </w:p>
        </w:tc>
      </w:tr>
      <w:tr w:rsidR="006470A4" w14:paraId="29C8BBD5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D1" w14:textId="77777777" w:rsidR="006470A4" w:rsidRDefault="00E01A0E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D2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D3" w14:textId="77777777" w:rsidR="006470A4" w:rsidRDefault="00E01A0E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C8BBD4" w14:textId="77777777" w:rsidR="006470A4" w:rsidRDefault="006470A4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29C8BBD6" w14:textId="77777777" w:rsidR="006470A4" w:rsidRDefault="006470A4">
      <w:pPr>
        <w:pStyle w:val="Standard"/>
        <w:tabs>
          <w:tab w:val="left" w:pos="426"/>
        </w:tabs>
        <w:spacing w:before="240" w:line="240" w:lineRule="auto"/>
      </w:pPr>
    </w:p>
    <w:sectPr w:rsidR="006470A4">
      <w:headerReference w:type="default" r:id="rId6"/>
      <w:footerReference w:type="default" r:id="rId7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8BB76" w14:textId="77777777" w:rsidR="00000000" w:rsidRDefault="00E01A0E">
      <w:r>
        <w:separator/>
      </w:r>
    </w:p>
  </w:endnote>
  <w:endnote w:type="continuationSeparator" w:id="0">
    <w:p w14:paraId="29C8BB78" w14:textId="77777777" w:rsidR="00000000" w:rsidRDefault="00E0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BB7E" w14:textId="77777777" w:rsidR="002804EC" w:rsidRDefault="00E01A0E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</w:p>
  <w:p w14:paraId="29C8BB7F" w14:textId="77777777" w:rsidR="002804EC" w:rsidRDefault="00E01A0E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29C8BB80" w14:textId="77777777" w:rsidR="002804EC" w:rsidRDefault="00E01A0E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BB72" w14:textId="77777777" w:rsidR="00000000" w:rsidRDefault="00E01A0E">
      <w:r>
        <w:rPr>
          <w:color w:val="000000"/>
        </w:rPr>
        <w:separator/>
      </w:r>
    </w:p>
  </w:footnote>
  <w:footnote w:type="continuationSeparator" w:id="0">
    <w:p w14:paraId="29C8BB74" w14:textId="77777777" w:rsidR="00000000" w:rsidRDefault="00E01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BB7A" w14:textId="77777777" w:rsidR="002804EC" w:rsidRDefault="00E01A0E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29C8BB7B" w14:textId="77777777" w:rsidR="002804EC" w:rsidRDefault="00E01A0E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29C8BB7C" w14:textId="77777777" w:rsidR="002804EC" w:rsidRDefault="00E01A0E">
    <w:pPr>
      <w:pStyle w:val="Standard"/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470A4"/>
    <w:rsid w:val="006470A4"/>
    <w:rsid w:val="00E0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8BB72"/>
  <w15:docId w15:val="{053139BB-9B0B-41BB-981B-6611FD6A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Mardinian, Natasha (Commercial &amp; Operations)</dc:creator>
  <cp:lastModifiedBy>Mardinian, Natasha (Commercial &amp; Operations)</cp:lastModifiedBy>
  <cp:revision>2</cp:revision>
  <dcterms:created xsi:type="dcterms:W3CDTF">2022-12-06T11:44:00Z</dcterms:created>
  <dcterms:modified xsi:type="dcterms:W3CDTF">2022-12-06T11:44:00Z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2022-10-12T09:24:38Z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4676fa69-9e3f-40b3-a85c-5b8aeb9d80c3</vt:lpwstr>
  </property>
  <property fmtid="{D5CDD505-2E9C-101B-9397-08002B2CF9AE}" pid="8" name="MSIP_Label_ba62f585-b40f-4ab9-bafe-39150f03d124_ContentBits">
    <vt:lpwstr>0</vt:lpwstr>
  </property>
</Properties>
</file>